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02" w:rsidRPr="0075764C" w:rsidRDefault="00F57002" w:rsidP="00E41E2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margin-left:207pt;margin-top:-9pt;width:50.95pt;height:64.1pt;z-index:251658240;visibility:visible;mso-wrap-distance-left:9.05pt;mso-wrap-distance-right:9.05pt" filled="t">
            <v:imagedata r:id="rId5" o:title=""/>
          </v:shape>
        </w:pic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F57002" w:rsidRPr="003D1246" w:rsidRDefault="00F57002" w:rsidP="00E41E2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10.5pt;width:199.5pt;height:91.55pt;z-index:251656192;mso-wrap-distance-left:9.05pt;mso-wrap-distance-right:9.05pt" stroked="f">
            <v:fill opacity="0" color2="black"/>
            <v:textbox style="mso-next-textbox:#_x0000_s1027" inset="0,0,0,0">
              <w:txbxContent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57002" w:rsidRDefault="00F57002" w:rsidP="00E41E2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F57002" w:rsidRPr="003D1246" w:rsidRDefault="00F57002" w:rsidP="00E41E2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>
        <w:rPr>
          <w:noProof/>
          <w:lang w:eastAsia="ru-RU"/>
        </w:rPr>
        <w:pict>
          <v:shape id="_x0000_s1028" type="#_x0000_t202" style="position:absolute;margin-left:272pt;margin-top:11.15pt;width:196pt;height:75.95pt;z-index:251657216;mso-wrap-distance-left:9.05pt;mso-wrap-distance-right:9.05pt" stroked="f">
            <v:fill opacity="0" color2="black"/>
            <v:textbox style="mso-next-textbox:#_x0000_s1028" inset="0,0,0,0">
              <w:txbxContent>
                <w:p w:rsidR="00F57002" w:rsidRDefault="00F57002" w:rsidP="00E41E2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F57002" w:rsidRDefault="00F57002" w:rsidP="00E41E2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F57002" w:rsidRPr="00862877" w:rsidRDefault="00F57002" w:rsidP="00E41E2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E41E2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F57002" w:rsidRDefault="00F57002" w:rsidP="00E41E2B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F57002" w:rsidRPr="00862877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57002" w:rsidRDefault="00F57002" w:rsidP="00E4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57002" w:rsidRDefault="00F57002" w:rsidP="00E41E2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F57002" w:rsidRPr="003D1246" w:rsidRDefault="00F57002" w:rsidP="00E41E2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F57002" w:rsidRPr="003D1246" w:rsidRDefault="00F57002" w:rsidP="00E41E2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7002" w:rsidRPr="003D1246" w:rsidRDefault="00F57002" w:rsidP="00E41E2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7002" w:rsidRDefault="00F57002" w:rsidP="00E41E2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F57002" w:rsidRDefault="00F57002" w:rsidP="00E41E2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>
          <v:line id="_x0000_s1029" style="position:absolute;left:0;text-align:left;z-index:251659264" from="18pt,3.35pt" to="469pt,3.35pt" strokeweight=".26mm">
            <v:stroke joinstyle="miter"/>
          </v:line>
        </w:pict>
      </w:r>
    </w:p>
    <w:p w:rsidR="00F57002" w:rsidRPr="001574A6" w:rsidRDefault="00F57002" w:rsidP="00E41E2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57002" w:rsidRDefault="00F57002" w:rsidP="00E41E2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57002" w:rsidRPr="009B1542" w:rsidRDefault="00F57002" w:rsidP="00E41E2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«25»</w:t>
      </w:r>
      <w:r w:rsidRPr="009B15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11. 2015г.</w:t>
      </w:r>
      <w:r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№  771 -п</w:t>
      </w:r>
    </w:p>
    <w:p w:rsidR="00F57002" w:rsidRDefault="00F57002" w:rsidP="00E41E2B">
      <w:pPr>
        <w:pStyle w:val="NormalWeb"/>
        <w:spacing w:before="0" w:after="0"/>
        <w:ind w:firstLine="540"/>
        <w:jc w:val="both"/>
        <w:rPr>
          <w:sz w:val="26"/>
        </w:rPr>
      </w:pP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О внесении изменений в постановление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администрации города Сорска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от 31.01.2014г. № 601-п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«Об утверждении Планов финансово- 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хозяйственной деятельности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муниципальных  бюджетных </w:t>
      </w:r>
    </w:p>
    <w:p w:rsidR="00F57002" w:rsidRDefault="00F57002" w:rsidP="000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учреждений города Сорска на 2015 год»</w:t>
      </w:r>
    </w:p>
    <w:p w:rsidR="00F57002" w:rsidRDefault="00F57002" w:rsidP="00E41E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</w:r>
    </w:p>
    <w:p w:rsidR="00F57002" w:rsidRPr="00A54414" w:rsidRDefault="00F57002" w:rsidP="00A544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4"/>
        </w:rPr>
        <w:tab/>
      </w:r>
      <w:r w:rsidRPr="00A54414">
        <w:rPr>
          <w:rFonts w:ascii="Times New Roman" w:hAnsi="Times New Roman" w:cs="Times New Roman"/>
          <w:sz w:val="26"/>
          <w:szCs w:val="26"/>
        </w:rPr>
        <w:t>В соответствии с приказом Министерства финансов РФ от 28.07.2010 г. № 81н «О требованиях к плану финансово-хозяйственной деятельности государственного (муниципального) учреждения», статьей 24 Устава  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54414">
        <w:rPr>
          <w:rFonts w:ascii="Times New Roman" w:hAnsi="Times New Roman" w:cs="Times New Roman"/>
          <w:sz w:val="26"/>
          <w:szCs w:val="26"/>
        </w:rPr>
        <w:t xml:space="preserve"> Сорск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54414">
        <w:rPr>
          <w:rFonts w:ascii="Times New Roman" w:hAnsi="Times New Roman" w:cs="Times New Roman"/>
          <w:sz w:val="26"/>
          <w:szCs w:val="26"/>
        </w:rPr>
        <w:t>, с решением Совета депутатов города Сорска от 2.12.201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54414">
        <w:rPr>
          <w:rFonts w:ascii="Times New Roman" w:hAnsi="Times New Roman" w:cs="Times New Roman"/>
          <w:sz w:val="26"/>
          <w:szCs w:val="26"/>
        </w:rPr>
        <w:t xml:space="preserve"> г. № </w:t>
      </w:r>
      <w:r>
        <w:rPr>
          <w:rFonts w:ascii="Times New Roman" w:hAnsi="Times New Roman" w:cs="Times New Roman"/>
          <w:sz w:val="26"/>
          <w:szCs w:val="26"/>
        </w:rPr>
        <w:t>246</w:t>
      </w:r>
      <w:r w:rsidRPr="00A54414">
        <w:rPr>
          <w:rFonts w:ascii="Times New Roman" w:hAnsi="Times New Roman" w:cs="Times New Roman"/>
          <w:sz w:val="26"/>
          <w:szCs w:val="26"/>
        </w:rPr>
        <w:t xml:space="preserve">  «О бюджете муниципального образования город Сорск на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54414">
        <w:rPr>
          <w:rFonts w:ascii="Times New Roman" w:hAnsi="Times New Roman" w:cs="Times New Roman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A54414">
        <w:rPr>
          <w:rFonts w:ascii="Times New Roman" w:hAnsi="Times New Roman" w:cs="Times New Roman"/>
          <w:sz w:val="26"/>
          <w:szCs w:val="26"/>
        </w:rPr>
        <w:t>-201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A54414">
        <w:rPr>
          <w:rFonts w:ascii="Times New Roman" w:hAnsi="Times New Roman" w:cs="Times New Roman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sz w:val="26"/>
          <w:szCs w:val="26"/>
        </w:rPr>
        <w:t xml:space="preserve"> (с изменениями)</w:t>
      </w:r>
      <w:r w:rsidRPr="00A54414">
        <w:rPr>
          <w:rFonts w:ascii="Times New Roman" w:hAnsi="Times New Roman" w:cs="Times New Roman"/>
          <w:sz w:val="26"/>
          <w:szCs w:val="26"/>
        </w:rPr>
        <w:t>, на основании постановления администрации муниципального образования город Сорск от 10.10.2011 г. № 35-п. «Об утверждении Порядка составления и утверждения плана финансово-хозяйственной деятельности муниципальных учреждений муниципального образования г.Сорска»,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города Сорска</w:t>
      </w:r>
    </w:p>
    <w:p w:rsidR="00F57002" w:rsidRDefault="00F57002" w:rsidP="00E41E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  <w:t>ПОСТАНОВЛЯЕТ:</w:t>
      </w:r>
    </w:p>
    <w:p w:rsidR="00F57002" w:rsidRDefault="00F57002" w:rsidP="0021548B">
      <w:pPr>
        <w:pStyle w:val="ListParagraph"/>
        <w:numPr>
          <w:ilvl w:val="0"/>
          <w:numId w:val="2"/>
        </w:numPr>
        <w:tabs>
          <w:tab w:val="clear" w:pos="155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 приложении 1 «План финансово-хозяйственной деятельности на 2015 год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бюджетного образовательного учреждения дополнительного образования детей Детская музыкальная школа г.Сорска»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«Показатели по поступлениям и выплатам учреждения» отменить и утвердить в новой редакции, согласно приложению 1 к данному постановлению.                                                                                                               </w:t>
      </w:r>
    </w:p>
    <w:p w:rsidR="00F57002" w:rsidRPr="0021548B" w:rsidRDefault="00F57002" w:rsidP="00EA66D9">
      <w:pPr>
        <w:pStyle w:val="ListParagraph"/>
        <w:numPr>
          <w:ilvl w:val="0"/>
          <w:numId w:val="2"/>
        </w:numPr>
        <w:tabs>
          <w:tab w:val="clear" w:pos="155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 приложении 2 «План финансово-хозяйственной деятельности на 2015 год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бюджетного образовательного учреждения дополнительного образования детей «Комплексная детско-юношеская спортивная школа»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«Показатели по поступлениям и выплатам учреждения» отменить и утвердить в новой редакции, согласно приложению 3 к данному постановлению.</w:t>
      </w:r>
    </w:p>
    <w:p w:rsidR="00F57002" w:rsidRPr="0021548B" w:rsidRDefault="00F57002" w:rsidP="0021548B">
      <w:pPr>
        <w:pStyle w:val="ListParagraph"/>
        <w:numPr>
          <w:ilvl w:val="0"/>
          <w:numId w:val="2"/>
        </w:numPr>
        <w:tabs>
          <w:tab w:val="clear" w:pos="155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 приложении 3 «План финансово-хозяйственной деятельности на 2014 год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бюджетного учреждения культуры Дом культуры </w:t>
      </w:r>
      <w:r w:rsidRPr="0021548B">
        <w:rPr>
          <w:rFonts w:ascii="Times New Roman" w:hAnsi="Times New Roman" w:cs="Times New Roman"/>
          <w:sz w:val="25"/>
          <w:szCs w:val="25"/>
        </w:rPr>
        <w:t>«</w:t>
      </w:r>
      <w:r>
        <w:rPr>
          <w:rFonts w:ascii="Times New Roman" w:hAnsi="Times New Roman" w:cs="Times New Roman"/>
          <w:sz w:val="25"/>
          <w:szCs w:val="25"/>
        </w:rPr>
        <w:t>Металлург</w:t>
      </w:r>
      <w:r w:rsidRPr="0021548B">
        <w:rPr>
          <w:rFonts w:ascii="Times New Roman" w:hAnsi="Times New Roman" w:cs="Times New Roman"/>
          <w:sz w:val="25"/>
          <w:szCs w:val="25"/>
        </w:rPr>
        <w:t>»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«Показатели по поступлениям и выплатам учреждения» отменить и утвердить в новой редакции, согласно приложению 3 к данному постановлению.</w:t>
      </w:r>
    </w:p>
    <w:p w:rsidR="00F57002" w:rsidRPr="004D73AA" w:rsidRDefault="00F57002" w:rsidP="00EA66D9">
      <w:pPr>
        <w:pStyle w:val="ListParagraph"/>
        <w:numPr>
          <w:ilvl w:val="0"/>
          <w:numId w:val="2"/>
        </w:numPr>
        <w:tabs>
          <w:tab w:val="clear" w:pos="155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 приложении 4 «План финансово-хозяйственной деятельности на 2014 год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бюджетного учреждения культуры «Сорский краеведческий музей им В.В. Андрияшева»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«Показатели по поступлениям и выплатам учреждения», отменить и утвердить в новой редакции, согласно приложению 4 к данному постановлению.</w:t>
      </w:r>
    </w:p>
    <w:p w:rsidR="00F57002" w:rsidRPr="004D73AA" w:rsidRDefault="00F57002" w:rsidP="00EA66D9">
      <w:pPr>
        <w:pStyle w:val="ListParagraph"/>
        <w:numPr>
          <w:ilvl w:val="0"/>
          <w:numId w:val="2"/>
        </w:numPr>
        <w:tabs>
          <w:tab w:val="clear" w:pos="155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 приложении 5 «План финансово-хозяйственной деятельности на 2014 год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бюджетного учреждения культуры «Единая сеть библиотек»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«Показатели по поступлениям и выплатам учреждения», отменить и утвердить в новой редакции, согласно приложению 5 к данному постановлению.</w:t>
      </w:r>
    </w:p>
    <w:p w:rsidR="00F57002" w:rsidRDefault="00F57002" w:rsidP="00D86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6AC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4D73AA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средствах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57002" w:rsidRDefault="00F57002" w:rsidP="008F6A1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7. </w:t>
      </w:r>
      <w:r w:rsidRPr="00144BDA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главы муниципального образования по финансовым и экономическим вопросам.</w:t>
      </w:r>
    </w:p>
    <w:p w:rsidR="00F57002" w:rsidRDefault="00F57002" w:rsidP="008F6A1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57002" w:rsidRDefault="00F57002" w:rsidP="009F7C3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57002" w:rsidRPr="004D73AA" w:rsidRDefault="00F57002" w:rsidP="00E02106">
      <w:pPr>
        <w:spacing w:after="0"/>
        <w:sectPr w:rsidR="00F57002" w:rsidRPr="004D73AA">
          <w:pgSz w:w="11906" w:h="16838"/>
          <w:pgMar w:top="510" w:right="851" w:bottom="1134" w:left="1531" w:header="709" w:footer="709" w:gutter="0"/>
          <w:cols w:space="720"/>
        </w:sect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4"/>
        </w:rPr>
        <w:t>Глава города</w:t>
      </w:r>
      <w:r w:rsidRPr="003C4A73">
        <w:rPr>
          <w:rFonts w:ascii="Times New Roman" w:hAnsi="Times New Roman" w:cs="Times New Roman"/>
          <w:sz w:val="26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3C4A73">
        <w:rPr>
          <w:rFonts w:ascii="Times New Roman" w:hAnsi="Times New Roman" w:cs="Times New Roman"/>
          <w:sz w:val="26"/>
          <w:szCs w:val="24"/>
        </w:rPr>
        <w:t xml:space="preserve">  </w:t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</w:t>
      </w:r>
      <w:r w:rsidRPr="003C4A73">
        <w:rPr>
          <w:rFonts w:ascii="Times New Roman" w:hAnsi="Times New Roman" w:cs="Times New Roman"/>
          <w:sz w:val="26"/>
          <w:szCs w:val="24"/>
        </w:rPr>
        <w:t xml:space="preserve">                       </w:t>
      </w:r>
      <w:r>
        <w:rPr>
          <w:rFonts w:ascii="Times New Roman" w:hAnsi="Times New Roman" w:cs="Times New Roman"/>
          <w:sz w:val="26"/>
          <w:szCs w:val="24"/>
        </w:rPr>
        <w:t>В.Ф.Найденов</w:t>
      </w:r>
    </w:p>
    <w:p w:rsidR="00F57002" w:rsidRDefault="00F57002" w:rsidP="00D87480">
      <w:pPr>
        <w:tabs>
          <w:tab w:val="left" w:pos="8700"/>
        </w:tabs>
        <w:spacing w:after="0" w:line="240" w:lineRule="auto"/>
        <w:rPr>
          <w:lang w:eastAsia="ru-RU"/>
        </w:rPr>
      </w:pPr>
    </w:p>
    <w:sectPr w:rsidR="00F57002" w:rsidSect="00B5492F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A4D8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B307E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36640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91638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AAC2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48A4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968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C242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EE13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207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1914B5"/>
    <w:multiLevelType w:val="hybridMultilevel"/>
    <w:tmpl w:val="350EDECE"/>
    <w:lvl w:ilvl="0" w:tplc="D590B06E">
      <w:start w:val="1"/>
      <w:numFmt w:val="decimal"/>
      <w:lvlText w:val="%1."/>
      <w:lvlJc w:val="left"/>
      <w:pPr>
        <w:tabs>
          <w:tab w:val="num" w:pos="1557"/>
        </w:tabs>
        <w:ind w:left="1557" w:hanging="705"/>
      </w:pPr>
      <w:rPr>
        <w:rFonts w:cs="Times New Roman" w:hint="default"/>
      </w:rPr>
    </w:lvl>
    <w:lvl w:ilvl="1" w:tplc="C5B2D37E">
      <w:start w:val="1"/>
      <w:numFmt w:val="bullet"/>
      <w:lvlText w:val=""/>
      <w:lvlJc w:val="left"/>
      <w:pPr>
        <w:tabs>
          <w:tab w:val="num" w:pos="2292"/>
        </w:tabs>
        <w:ind w:left="229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E2B"/>
    <w:rsid w:val="000270E9"/>
    <w:rsid w:val="00033715"/>
    <w:rsid w:val="00033A89"/>
    <w:rsid w:val="00045B8E"/>
    <w:rsid w:val="000776F2"/>
    <w:rsid w:val="00083304"/>
    <w:rsid w:val="000B677B"/>
    <w:rsid w:val="000F42E9"/>
    <w:rsid w:val="00110F50"/>
    <w:rsid w:val="00141E01"/>
    <w:rsid w:val="00144BDA"/>
    <w:rsid w:val="001574A6"/>
    <w:rsid w:val="00196C3D"/>
    <w:rsid w:val="001A5B17"/>
    <w:rsid w:val="001A620A"/>
    <w:rsid w:val="001C4B76"/>
    <w:rsid w:val="001C6B38"/>
    <w:rsid w:val="0021548B"/>
    <w:rsid w:val="0022511F"/>
    <w:rsid w:val="00227AF2"/>
    <w:rsid w:val="00250970"/>
    <w:rsid w:val="00251551"/>
    <w:rsid w:val="0025194D"/>
    <w:rsid w:val="00254833"/>
    <w:rsid w:val="002A2387"/>
    <w:rsid w:val="002A64D0"/>
    <w:rsid w:val="002B29C3"/>
    <w:rsid w:val="002C78ED"/>
    <w:rsid w:val="002F2A92"/>
    <w:rsid w:val="003203FA"/>
    <w:rsid w:val="00356011"/>
    <w:rsid w:val="00356EAA"/>
    <w:rsid w:val="003633EA"/>
    <w:rsid w:val="00371EF0"/>
    <w:rsid w:val="00384581"/>
    <w:rsid w:val="00387F9F"/>
    <w:rsid w:val="003B619B"/>
    <w:rsid w:val="003C4A73"/>
    <w:rsid w:val="003D1246"/>
    <w:rsid w:val="003D64D0"/>
    <w:rsid w:val="003E379E"/>
    <w:rsid w:val="003E393A"/>
    <w:rsid w:val="003F7F07"/>
    <w:rsid w:val="004129BD"/>
    <w:rsid w:val="00426DD8"/>
    <w:rsid w:val="00432CF2"/>
    <w:rsid w:val="00440515"/>
    <w:rsid w:val="00441979"/>
    <w:rsid w:val="0046484F"/>
    <w:rsid w:val="00466B4F"/>
    <w:rsid w:val="00474BB4"/>
    <w:rsid w:val="0049451F"/>
    <w:rsid w:val="004B4A03"/>
    <w:rsid w:val="004D45F1"/>
    <w:rsid w:val="004D73AA"/>
    <w:rsid w:val="004E6E81"/>
    <w:rsid w:val="004F4FF7"/>
    <w:rsid w:val="004F54FE"/>
    <w:rsid w:val="00516DD9"/>
    <w:rsid w:val="00575906"/>
    <w:rsid w:val="00576001"/>
    <w:rsid w:val="00576D58"/>
    <w:rsid w:val="00580BA0"/>
    <w:rsid w:val="005A2640"/>
    <w:rsid w:val="005B51E4"/>
    <w:rsid w:val="005C2736"/>
    <w:rsid w:val="005D46F7"/>
    <w:rsid w:val="006209E5"/>
    <w:rsid w:val="00626448"/>
    <w:rsid w:val="00693389"/>
    <w:rsid w:val="006B5301"/>
    <w:rsid w:val="006C30FA"/>
    <w:rsid w:val="006D6753"/>
    <w:rsid w:val="00717A6A"/>
    <w:rsid w:val="00750A18"/>
    <w:rsid w:val="00751B8B"/>
    <w:rsid w:val="00753425"/>
    <w:rsid w:val="0075764C"/>
    <w:rsid w:val="007910C8"/>
    <w:rsid w:val="007B263D"/>
    <w:rsid w:val="007B6B9A"/>
    <w:rsid w:val="007C5935"/>
    <w:rsid w:val="007E00AE"/>
    <w:rsid w:val="007E6B41"/>
    <w:rsid w:val="00802238"/>
    <w:rsid w:val="008048FE"/>
    <w:rsid w:val="00804E88"/>
    <w:rsid w:val="00814BF2"/>
    <w:rsid w:val="00820986"/>
    <w:rsid w:val="00827C4F"/>
    <w:rsid w:val="008329E9"/>
    <w:rsid w:val="00833FA9"/>
    <w:rsid w:val="00854B11"/>
    <w:rsid w:val="0085506D"/>
    <w:rsid w:val="00862877"/>
    <w:rsid w:val="00870CCA"/>
    <w:rsid w:val="008A2218"/>
    <w:rsid w:val="008F6A12"/>
    <w:rsid w:val="009124F0"/>
    <w:rsid w:val="009140F4"/>
    <w:rsid w:val="009232F1"/>
    <w:rsid w:val="00942ABE"/>
    <w:rsid w:val="00990916"/>
    <w:rsid w:val="009A75FA"/>
    <w:rsid w:val="009B1542"/>
    <w:rsid w:val="009C0B4A"/>
    <w:rsid w:val="009D744E"/>
    <w:rsid w:val="009F3C36"/>
    <w:rsid w:val="009F42DA"/>
    <w:rsid w:val="009F7C30"/>
    <w:rsid w:val="00A42C32"/>
    <w:rsid w:val="00A47B10"/>
    <w:rsid w:val="00A54414"/>
    <w:rsid w:val="00A825D3"/>
    <w:rsid w:val="00AA6C6E"/>
    <w:rsid w:val="00AA79DE"/>
    <w:rsid w:val="00AD52D6"/>
    <w:rsid w:val="00AD7535"/>
    <w:rsid w:val="00AE12EB"/>
    <w:rsid w:val="00AE2B98"/>
    <w:rsid w:val="00AE4E58"/>
    <w:rsid w:val="00B33672"/>
    <w:rsid w:val="00B40C6E"/>
    <w:rsid w:val="00B51B8E"/>
    <w:rsid w:val="00B5492F"/>
    <w:rsid w:val="00B619E0"/>
    <w:rsid w:val="00B62EC1"/>
    <w:rsid w:val="00B70718"/>
    <w:rsid w:val="00B8277A"/>
    <w:rsid w:val="00B94E8B"/>
    <w:rsid w:val="00B95948"/>
    <w:rsid w:val="00BB376D"/>
    <w:rsid w:val="00BB558D"/>
    <w:rsid w:val="00BD5E48"/>
    <w:rsid w:val="00BE489D"/>
    <w:rsid w:val="00BE4B28"/>
    <w:rsid w:val="00BF4AF8"/>
    <w:rsid w:val="00C14F5F"/>
    <w:rsid w:val="00C158E5"/>
    <w:rsid w:val="00C163C5"/>
    <w:rsid w:val="00C262D4"/>
    <w:rsid w:val="00C61B1E"/>
    <w:rsid w:val="00C64E34"/>
    <w:rsid w:val="00C64EF3"/>
    <w:rsid w:val="00C716C9"/>
    <w:rsid w:val="00CB0F4B"/>
    <w:rsid w:val="00CD14B8"/>
    <w:rsid w:val="00CD2DEE"/>
    <w:rsid w:val="00CD78D5"/>
    <w:rsid w:val="00D003C2"/>
    <w:rsid w:val="00D11AB5"/>
    <w:rsid w:val="00D65351"/>
    <w:rsid w:val="00D71D9D"/>
    <w:rsid w:val="00D80F13"/>
    <w:rsid w:val="00D81493"/>
    <w:rsid w:val="00D86ACF"/>
    <w:rsid w:val="00D87480"/>
    <w:rsid w:val="00DB23CB"/>
    <w:rsid w:val="00DB43ED"/>
    <w:rsid w:val="00DD0BCC"/>
    <w:rsid w:val="00DF2E80"/>
    <w:rsid w:val="00E02106"/>
    <w:rsid w:val="00E059F7"/>
    <w:rsid w:val="00E166DD"/>
    <w:rsid w:val="00E3239A"/>
    <w:rsid w:val="00E37B45"/>
    <w:rsid w:val="00E41E2B"/>
    <w:rsid w:val="00EA66D9"/>
    <w:rsid w:val="00EB28D6"/>
    <w:rsid w:val="00EC2F3D"/>
    <w:rsid w:val="00EC6AC5"/>
    <w:rsid w:val="00EC7220"/>
    <w:rsid w:val="00EF7A51"/>
    <w:rsid w:val="00F23651"/>
    <w:rsid w:val="00F57002"/>
    <w:rsid w:val="00F66217"/>
    <w:rsid w:val="00F67EB6"/>
    <w:rsid w:val="00FC1F7C"/>
    <w:rsid w:val="00FD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E2B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1E2B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41E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854B11"/>
    <w:pPr>
      <w:ind w:left="720"/>
      <w:contextualSpacing/>
    </w:pPr>
  </w:style>
  <w:style w:type="paragraph" w:customStyle="1" w:styleId="a">
    <w:name w:val="Без интервала"/>
    <w:uiPriority w:val="99"/>
    <w:rsid w:val="006209E5"/>
    <w:pPr>
      <w:suppressAutoHyphens/>
    </w:pPr>
    <w:rPr>
      <w:rFonts w:eastAsia="Times New Roman" w:cs="Calibri"/>
      <w:lang w:eastAsia="ar-SA"/>
    </w:rPr>
  </w:style>
  <w:style w:type="paragraph" w:styleId="NoSpacing">
    <w:name w:val="No Spacing"/>
    <w:uiPriority w:val="99"/>
    <w:qFormat/>
    <w:rsid w:val="00D86ACF"/>
    <w:pPr>
      <w:suppressAutoHyphens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486</Words>
  <Characters>2771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</dc:title>
  <dc:subject/>
  <dc:creator>Люя</dc:creator>
  <cp:keywords/>
  <dc:description/>
  <cp:lastModifiedBy>Мунуслуги</cp:lastModifiedBy>
  <cp:revision>11</cp:revision>
  <cp:lastPrinted>2015-11-26T07:41:00Z</cp:lastPrinted>
  <dcterms:created xsi:type="dcterms:W3CDTF">2015-10-28T09:56:00Z</dcterms:created>
  <dcterms:modified xsi:type="dcterms:W3CDTF">2015-11-30T02:39:00Z</dcterms:modified>
</cp:coreProperties>
</file>